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17FBD" w14:textId="77777777" w:rsidR="006D13A2" w:rsidRDefault="006D13A2" w:rsidP="006D13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2AFE5545" w14:textId="77777777" w:rsidR="006D13A2" w:rsidRDefault="006D13A2" w:rsidP="006D13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7A1A0936" w14:textId="77777777" w:rsidR="006D13A2" w:rsidRDefault="006D13A2" w:rsidP="006D13A2">
      <w:pPr>
        <w:pStyle w:val="NoSpacing"/>
        <w:rPr>
          <w:rFonts w:cs="Times New Roman"/>
          <w:szCs w:val="24"/>
        </w:rPr>
      </w:pPr>
    </w:p>
    <w:p w14:paraId="53E051F4" w14:textId="77777777" w:rsidR="006D13A2" w:rsidRDefault="006D13A2" w:rsidP="006D13A2">
      <w:pPr>
        <w:pStyle w:val="NoSpacing"/>
        <w:rPr>
          <w:rFonts w:cs="Times New Roman"/>
          <w:szCs w:val="24"/>
        </w:rPr>
      </w:pPr>
    </w:p>
    <w:p w14:paraId="5FB4E8DD" w14:textId="77777777" w:rsidR="006D13A2" w:rsidRDefault="006D13A2" w:rsidP="006D13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He became apprenticed to Walter </w:t>
      </w:r>
      <w:proofErr w:type="spellStart"/>
      <w:r>
        <w:rPr>
          <w:rFonts w:cs="Times New Roman"/>
          <w:szCs w:val="24"/>
        </w:rPr>
        <w:t>Chirchessey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3A563D5A" w14:textId="77777777" w:rsidR="006D13A2" w:rsidRDefault="006D13A2" w:rsidP="006D13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13EF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197C8216" w14:textId="77777777" w:rsidR="006D13A2" w:rsidRDefault="006D13A2" w:rsidP="006D13A2">
      <w:pPr>
        <w:pStyle w:val="NoSpacing"/>
        <w:rPr>
          <w:rFonts w:cs="Times New Roman"/>
          <w:szCs w:val="24"/>
        </w:rPr>
      </w:pPr>
    </w:p>
    <w:p w14:paraId="5897380B" w14:textId="77777777" w:rsidR="006D13A2" w:rsidRDefault="006D13A2" w:rsidP="006D13A2">
      <w:pPr>
        <w:pStyle w:val="NoSpacing"/>
        <w:rPr>
          <w:rFonts w:cs="Times New Roman"/>
          <w:szCs w:val="24"/>
        </w:rPr>
      </w:pPr>
    </w:p>
    <w:p w14:paraId="3C4DE4B9" w14:textId="77777777" w:rsidR="006D13A2" w:rsidRDefault="006D13A2" w:rsidP="006D13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580240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DD42D" w14:textId="77777777" w:rsidR="006D13A2" w:rsidRDefault="006D13A2" w:rsidP="009139A6">
      <w:r>
        <w:separator/>
      </w:r>
    </w:p>
  </w:endnote>
  <w:endnote w:type="continuationSeparator" w:id="0">
    <w:p w14:paraId="4A6D83DD" w14:textId="77777777" w:rsidR="006D13A2" w:rsidRDefault="006D13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1B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C8C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BD9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12024" w14:textId="77777777" w:rsidR="006D13A2" w:rsidRDefault="006D13A2" w:rsidP="009139A6">
      <w:r>
        <w:separator/>
      </w:r>
    </w:p>
  </w:footnote>
  <w:footnote w:type="continuationSeparator" w:id="0">
    <w:p w14:paraId="7C5D7E3E" w14:textId="77777777" w:rsidR="006D13A2" w:rsidRDefault="006D13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242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DA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798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A2"/>
    <w:rsid w:val="000666E0"/>
    <w:rsid w:val="002510B7"/>
    <w:rsid w:val="00270799"/>
    <w:rsid w:val="005C130B"/>
    <w:rsid w:val="006D13A2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34E86"/>
  <w15:chartTrackingRefBased/>
  <w15:docId w15:val="{C4FC6981-271B-4B23-AD05-EA74A719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13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2024-06-02T20:41:00Z</dcterms:created>
  <dcterms:modified xsi:type="dcterms:W3CDTF">2024-06-02T20:42:00Z</dcterms:modified>
</cp:coreProperties>
</file>